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East Wiltshire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East Wiltshire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East Wiltshire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East Wiltshire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East Wiltshire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East Wiltshire are estimated to have a score of 1-2 on the PGSI (low-risk gambling), whilst </w:t>
      </w:r>
      <w:r w:rsidRPr="00773DF7">
        <w:rPr>
          <w:rFonts w:ascii="Libre Franklin Light" w:hAnsi="Libre Franklin Light" w:cs="Calibri Light"/>
          <w:b/>
          <w:bCs/>
          <w:color w:val="C45911" w:themeColor="accent2" w:themeShade="BF"/>
        </w:rPr>
        <w:t xml:space="preserve">3.3%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50.0% </w:t>
      </w:r>
      <w:r w:rsidRPr="004747BF">
        <w:rPr>
          <w:rFonts w:ascii="Libre Franklin Light" w:eastAsia="Times New Roman" w:hAnsi="Libre Franklin Light" w:cs="Calibri Light"/>
        </w:rPr>
        <w:t xml:space="preserve">of those respondents classified as PGSI 8+ in East Wiltshire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East Wiltshire is estimated to be </w:t>
      </w:r>
      <w:r w:rsidRPr="00773DF7">
        <w:rPr>
          <w:rFonts w:ascii="Libre Franklin Light" w:eastAsia="Times New Roman" w:hAnsi="Libre Franklin Light" w:cs="Calibri Light"/>
          <w:b/>
          <w:bCs/>
          <w:color w:val="C45911" w:themeColor="accent2" w:themeShade="BF"/>
        </w:rPr>
        <w:t xml:space="preserve">£972,144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East Wiltshire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Wiltshire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East Wiltshire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3.3%</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East Wiltshire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ast Wilt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East Wiltshire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ast Wilt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East Wiltshire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Wiltshire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50.0%</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ast Wilt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East Wiltshire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30.0%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East Wiltshire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East Wiltshire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41.2%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East Wiltshire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East Wiltshire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East Wiltshire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£972,144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East Wiltshire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£15,835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£327,469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£23,459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£6,598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£12,096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£586,687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£972,144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East Wiltshire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East Wiltshire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20.6%</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Wiltshire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Wiltshire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8.8%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Wiltshire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East Wiltshire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East Wiltshire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20.6%</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East Wiltshire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Wiltshire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8.8%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East Wiltshire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East Wiltshire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East Wiltshire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2FE16AA0-2346-4021-93A0-C846209116F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